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009B1" w14:textId="093260F4" w:rsidR="001068EF" w:rsidRPr="001068EF" w:rsidRDefault="00997F14" w:rsidP="001068E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1068EF" w:rsidRPr="001068EF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B545D7">
        <w:rPr>
          <w:rFonts w:ascii="Corbel" w:hAnsi="Corbel"/>
          <w:bCs/>
          <w:i/>
          <w:lang w:eastAsia="ar-SA"/>
        </w:rPr>
        <w:t>61</w:t>
      </w:r>
      <w:r w:rsidR="001068EF" w:rsidRPr="001068EF">
        <w:rPr>
          <w:rFonts w:ascii="Corbel" w:hAnsi="Corbel"/>
          <w:bCs/>
          <w:i/>
          <w:lang w:eastAsia="ar-SA"/>
        </w:rPr>
        <w:t>/202</w:t>
      </w:r>
      <w:r w:rsidR="00B545D7">
        <w:rPr>
          <w:rFonts w:ascii="Corbel" w:hAnsi="Corbel"/>
          <w:bCs/>
          <w:i/>
          <w:lang w:eastAsia="ar-SA"/>
        </w:rPr>
        <w:t>5</w:t>
      </w:r>
    </w:p>
    <w:p w14:paraId="3460975B" w14:textId="77777777" w:rsidR="001068EF" w:rsidRPr="001068EF" w:rsidRDefault="001068EF" w:rsidP="001068E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068E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89B3F8B" w14:textId="34409D52" w:rsidR="001068EF" w:rsidRPr="001068EF" w:rsidRDefault="001068EF" w:rsidP="001068E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068EF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B545D7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1068EF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B545D7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76E1AE41" w14:textId="77777777" w:rsidR="001068EF" w:rsidRPr="001068EF" w:rsidRDefault="001068EF" w:rsidP="001068EF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068EF">
        <w:rPr>
          <w:rFonts w:ascii="Corbel" w:hAnsi="Corbel"/>
          <w:i/>
          <w:sz w:val="20"/>
          <w:szCs w:val="20"/>
          <w:lang w:eastAsia="ar-SA"/>
        </w:rPr>
        <w:t>(skrajne daty</w:t>
      </w:r>
      <w:r w:rsidRPr="001068EF">
        <w:rPr>
          <w:rFonts w:ascii="Corbel" w:hAnsi="Corbel"/>
          <w:sz w:val="20"/>
          <w:szCs w:val="20"/>
          <w:lang w:eastAsia="ar-SA"/>
        </w:rPr>
        <w:t>)</w:t>
      </w:r>
    </w:p>
    <w:p w14:paraId="45CD066F" w14:textId="676EE6BE" w:rsidR="001068EF" w:rsidRPr="001068EF" w:rsidRDefault="001068EF" w:rsidP="001068EF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1068EF">
        <w:rPr>
          <w:rFonts w:ascii="Corbel" w:hAnsi="Corbel"/>
          <w:sz w:val="20"/>
          <w:szCs w:val="20"/>
          <w:lang w:eastAsia="ar-SA"/>
        </w:rPr>
        <w:t>Rok akademicki 202</w:t>
      </w:r>
      <w:r w:rsidR="00B545D7">
        <w:rPr>
          <w:rFonts w:ascii="Corbel" w:hAnsi="Corbel"/>
          <w:sz w:val="20"/>
          <w:szCs w:val="20"/>
          <w:lang w:eastAsia="ar-SA"/>
        </w:rPr>
        <w:t>8</w:t>
      </w:r>
      <w:r w:rsidRPr="001068EF">
        <w:rPr>
          <w:rFonts w:ascii="Corbel" w:hAnsi="Corbel"/>
          <w:sz w:val="20"/>
          <w:szCs w:val="20"/>
          <w:lang w:eastAsia="ar-SA"/>
        </w:rPr>
        <w:t>/202</w:t>
      </w:r>
      <w:r w:rsidR="00B545D7">
        <w:rPr>
          <w:rFonts w:ascii="Corbel" w:hAnsi="Corbel"/>
          <w:sz w:val="20"/>
          <w:szCs w:val="20"/>
          <w:lang w:eastAsia="ar-SA"/>
        </w:rPr>
        <w:t>9</w:t>
      </w:r>
    </w:p>
    <w:p w14:paraId="58B225F4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12E1D" w:rsidRPr="009C54AE" w14:paraId="06DFF418" w14:textId="77777777" w:rsidTr="00D416B5">
        <w:tc>
          <w:tcPr>
            <w:tcW w:w="2694" w:type="dxa"/>
            <w:vAlign w:val="center"/>
          </w:tcPr>
          <w:p w14:paraId="4566DF27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8BA905" w14:textId="18194E38" w:rsidR="00412E1D" w:rsidRPr="00B545D7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B545D7">
              <w:rPr>
                <w:rFonts w:ascii="Corbel" w:hAnsi="Corbel"/>
                <w:bCs/>
                <w:sz w:val="24"/>
                <w:szCs w:val="24"/>
              </w:rPr>
              <w:t>Praktyka</w:t>
            </w:r>
            <w:r w:rsidR="00B545D7" w:rsidRPr="00B545D7">
              <w:rPr>
                <w:rFonts w:ascii="Corbel" w:hAnsi="Corbel"/>
                <w:bCs/>
                <w:sz w:val="24"/>
                <w:szCs w:val="24"/>
              </w:rPr>
              <w:t xml:space="preserve"> zawodowa</w:t>
            </w:r>
          </w:p>
        </w:tc>
      </w:tr>
      <w:tr w:rsidR="00412E1D" w:rsidRPr="009C54AE" w14:paraId="6AF0484A" w14:textId="77777777" w:rsidTr="00D416B5">
        <w:tc>
          <w:tcPr>
            <w:tcW w:w="2694" w:type="dxa"/>
            <w:vAlign w:val="center"/>
          </w:tcPr>
          <w:p w14:paraId="58A3F6F0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453433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12E1D" w:rsidRPr="009C54AE" w14:paraId="397B509E" w14:textId="77777777" w:rsidTr="00D416B5">
        <w:tc>
          <w:tcPr>
            <w:tcW w:w="2694" w:type="dxa"/>
            <w:vAlign w:val="center"/>
          </w:tcPr>
          <w:p w14:paraId="1F122ED4" w14:textId="77777777" w:rsidR="00412E1D" w:rsidRPr="009C54AE" w:rsidRDefault="00412E1D" w:rsidP="00D416B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9B3CE1" w14:textId="0669063B" w:rsidR="00412E1D" w:rsidRPr="009C54AE" w:rsidRDefault="00B545D7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412E1D" w:rsidRPr="009C54AE" w14:paraId="2D1B7C6A" w14:textId="77777777" w:rsidTr="00D416B5">
        <w:tc>
          <w:tcPr>
            <w:tcW w:w="2694" w:type="dxa"/>
            <w:vAlign w:val="center"/>
          </w:tcPr>
          <w:p w14:paraId="4AD07ECF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B9DBAFE" w14:textId="33427336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Pracy i Ubezpieczeń Społecznych</w:t>
            </w:r>
          </w:p>
        </w:tc>
      </w:tr>
      <w:tr w:rsidR="00412E1D" w:rsidRPr="009C54AE" w14:paraId="65C590FA" w14:textId="77777777" w:rsidTr="00D416B5">
        <w:tc>
          <w:tcPr>
            <w:tcW w:w="2694" w:type="dxa"/>
            <w:vAlign w:val="center"/>
          </w:tcPr>
          <w:p w14:paraId="1280B5B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C71034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412E1D" w:rsidRPr="009C54AE" w14:paraId="6BBDB7B1" w14:textId="77777777" w:rsidTr="00D416B5">
        <w:tc>
          <w:tcPr>
            <w:tcW w:w="2694" w:type="dxa"/>
            <w:vAlign w:val="center"/>
          </w:tcPr>
          <w:p w14:paraId="6757AAD9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42337B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412E1D" w:rsidRPr="009C54AE" w14:paraId="75A958BC" w14:textId="77777777" w:rsidTr="00D416B5">
        <w:tc>
          <w:tcPr>
            <w:tcW w:w="2694" w:type="dxa"/>
            <w:vAlign w:val="center"/>
          </w:tcPr>
          <w:p w14:paraId="683D027A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94E1DC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412E1D" w:rsidRPr="009C54AE" w14:paraId="1ED35B29" w14:textId="77777777" w:rsidTr="00D416B5">
        <w:tc>
          <w:tcPr>
            <w:tcW w:w="2694" w:type="dxa"/>
            <w:vAlign w:val="center"/>
          </w:tcPr>
          <w:p w14:paraId="7CBE1DC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885FE3" w14:textId="29E90DA6" w:rsidR="00412E1D" w:rsidRPr="009C54AE" w:rsidRDefault="008E1656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412E1D" w:rsidRPr="009C54AE" w14:paraId="612B617F" w14:textId="77777777" w:rsidTr="00D416B5">
        <w:tc>
          <w:tcPr>
            <w:tcW w:w="2694" w:type="dxa"/>
            <w:vAlign w:val="center"/>
          </w:tcPr>
          <w:p w14:paraId="2D5D099D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469E14" w14:textId="5599B780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="00906CE3">
              <w:rPr>
                <w:rFonts w:ascii="Corbel" w:hAnsi="Corbel"/>
                <w:b w:val="0"/>
                <w:sz w:val="24"/>
                <w:szCs w:val="24"/>
              </w:rPr>
              <w:t>V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 xml:space="preserve"> VI</w:t>
            </w:r>
            <w:r w:rsidR="00906CE3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412E1D" w:rsidRPr="009C54AE" w14:paraId="36675C33" w14:textId="77777777" w:rsidTr="00D416B5">
        <w:tc>
          <w:tcPr>
            <w:tcW w:w="2694" w:type="dxa"/>
            <w:vAlign w:val="center"/>
          </w:tcPr>
          <w:p w14:paraId="5848251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C4E3E3" w14:textId="045D352C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412E1D" w:rsidRPr="009C54AE" w14:paraId="478DA8C7" w14:textId="77777777" w:rsidTr="00D416B5">
        <w:tc>
          <w:tcPr>
            <w:tcW w:w="2694" w:type="dxa"/>
            <w:vAlign w:val="center"/>
          </w:tcPr>
          <w:p w14:paraId="3648D71C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3712B0F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12E1D" w:rsidRPr="009C54AE" w14:paraId="2634CB13" w14:textId="77777777" w:rsidTr="00D416B5">
        <w:tc>
          <w:tcPr>
            <w:tcW w:w="2694" w:type="dxa"/>
            <w:vAlign w:val="center"/>
          </w:tcPr>
          <w:p w14:paraId="2090BB54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B6F419B" w14:textId="477B7096" w:rsidR="00412E1D" w:rsidRPr="0024109F" w:rsidRDefault="0024109F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4109F">
              <w:rPr>
                <w:rFonts w:ascii="Corbel" w:hAnsi="Corbel"/>
                <w:b w:val="0"/>
                <w:bCs/>
                <w:sz w:val="24"/>
                <w:szCs w:val="24"/>
              </w:rPr>
              <w:t>Kierownik praktyki</w:t>
            </w:r>
          </w:p>
        </w:tc>
      </w:tr>
      <w:tr w:rsidR="00412E1D" w:rsidRPr="009C54AE" w14:paraId="6D573163" w14:textId="77777777" w:rsidTr="00D416B5">
        <w:tc>
          <w:tcPr>
            <w:tcW w:w="2694" w:type="dxa"/>
            <w:vAlign w:val="center"/>
          </w:tcPr>
          <w:p w14:paraId="525F63C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84AFC0" w14:textId="3BE5B084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Według przydziału w miejscu odbywania praktyki</w:t>
            </w:r>
          </w:p>
        </w:tc>
      </w:tr>
    </w:tbl>
    <w:p w14:paraId="450E9E99" w14:textId="77777777" w:rsidR="00412E1D" w:rsidRDefault="00412E1D" w:rsidP="00B545D7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9BAE6D1" w14:textId="77777777" w:rsidR="00B545D7" w:rsidRPr="009C54AE" w:rsidRDefault="00B545D7" w:rsidP="00B545D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A1CED0C" w14:textId="77777777" w:rsidR="00412E1D" w:rsidRPr="009C54AE" w:rsidRDefault="00412E1D" w:rsidP="00B545D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2BEBADB" w14:textId="77777777" w:rsidR="00412E1D" w:rsidRPr="009C54AE" w:rsidRDefault="00412E1D" w:rsidP="00B545D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12E1D" w:rsidRPr="009C54AE" w14:paraId="6BD0BF7C" w14:textId="77777777" w:rsidTr="00B545D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0B3" w14:textId="77777777" w:rsidR="00412E1D" w:rsidRDefault="00412E1D" w:rsidP="00B545D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DA5543" w14:textId="77777777" w:rsidR="00412E1D" w:rsidRPr="009C54AE" w:rsidRDefault="00412E1D" w:rsidP="00B545D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A3D7" w14:textId="77777777" w:rsidR="00412E1D" w:rsidRPr="009C54AE" w:rsidRDefault="00412E1D" w:rsidP="00B545D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20F0" w14:textId="77777777" w:rsidR="00412E1D" w:rsidRPr="009C54AE" w:rsidRDefault="00412E1D" w:rsidP="00B545D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42A5" w14:textId="77777777" w:rsidR="00412E1D" w:rsidRPr="009C54AE" w:rsidRDefault="00412E1D" w:rsidP="00B545D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9B45" w14:textId="77777777" w:rsidR="00412E1D" w:rsidRPr="009C54AE" w:rsidRDefault="00412E1D" w:rsidP="00B545D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6C20" w14:textId="77777777" w:rsidR="00412E1D" w:rsidRPr="009C54AE" w:rsidRDefault="00412E1D" w:rsidP="00B545D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DB18" w14:textId="77777777" w:rsidR="00412E1D" w:rsidRPr="009C54AE" w:rsidRDefault="00412E1D" w:rsidP="00B545D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0EE4" w14:textId="77777777" w:rsidR="00412E1D" w:rsidRPr="009C54AE" w:rsidRDefault="00412E1D" w:rsidP="00B545D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459A" w14:textId="77777777" w:rsidR="00412E1D" w:rsidRPr="009C54AE" w:rsidRDefault="00412E1D" w:rsidP="00B545D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F9B0" w14:textId="77777777" w:rsidR="00412E1D" w:rsidRPr="009C54AE" w:rsidRDefault="00412E1D" w:rsidP="00B545D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12E1D" w:rsidRPr="009C54AE" w14:paraId="5FEBCD56" w14:textId="77777777" w:rsidTr="00B545D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DD20" w14:textId="719BB391" w:rsidR="00412E1D" w:rsidRPr="009C54AE" w:rsidRDefault="00906CE3" w:rsidP="00B545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EFD0" w14:textId="77777777" w:rsidR="00412E1D" w:rsidRPr="009C54AE" w:rsidRDefault="00412E1D" w:rsidP="00B545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DA93" w14:textId="77777777" w:rsidR="00412E1D" w:rsidRPr="009C54AE" w:rsidRDefault="00412E1D" w:rsidP="00B545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1557" w14:textId="49610778" w:rsidR="00412E1D" w:rsidRPr="009C54AE" w:rsidRDefault="00412E1D" w:rsidP="00B545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7F93" w14:textId="77777777" w:rsidR="00412E1D" w:rsidRPr="009C54AE" w:rsidRDefault="00412E1D" w:rsidP="00B545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037E" w14:textId="77777777" w:rsidR="00412E1D" w:rsidRPr="009C54AE" w:rsidRDefault="00412E1D" w:rsidP="00B545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D17E" w14:textId="77777777" w:rsidR="00412E1D" w:rsidRPr="009C54AE" w:rsidRDefault="00412E1D" w:rsidP="00B545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84A5" w14:textId="6A1751FF" w:rsidR="00412E1D" w:rsidRPr="009C54AE" w:rsidRDefault="00A33FA3" w:rsidP="00B545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9EC9" w14:textId="77777777" w:rsidR="00412E1D" w:rsidRPr="009C54AE" w:rsidRDefault="00412E1D" w:rsidP="00B545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4D9F" w14:textId="0108C268" w:rsidR="00412E1D" w:rsidRPr="009C54AE" w:rsidRDefault="00A33FA3" w:rsidP="00B545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C8C00B3" w14:textId="77777777" w:rsidR="00412E1D" w:rsidRPr="009C54AE" w:rsidRDefault="00412E1D" w:rsidP="00B545D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6E83A52" w14:textId="71415017" w:rsidR="00412E1D" w:rsidRDefault="00412E1D" w:rsidP="00B545D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</w:p>
    <w:p w14:paraId="325A3C90" w14:textId="77777777" w:rsidR="00B545D7" w:rsidRPr="009C54AE" w:rsidRDefault="00B545D7" w:rsidP="00B545D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61247D6" w14:textId="77777777" w:rsidR="00412E1D" w:rsidRPr="009C54AE" w:rsidRDefault="00412E1D" w:rsidP="00B545D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65ACABD" w14:textId="77777777" w:rsidR="00412E1D" w:rsidRPr="009C54AE" w:rsidRDefault="00412E1D" w:rsidP="00B545D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208103" w14:textId="77777777" w:rsidR="00412E1D" w:rsidRPr="009C54AE" w:rsidRDefault="00412E1D" w:rsidP="00B545D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E022D72" w14:textId="3197624F" w:rsidR="00412E1D" w:rsidRPr="009C54AE" w:rsidRDefault="00412E1D" w:rsidP="00B545D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B545D7">
        <w:rPr>
          <w:rFonts w:ascii="Corbel" w:hAnsi="Corbel"/>
          <w:smallCaps w:val="0"/>
          <w:szCs w:val="24"/>
        </w:rPr>
        <w:t xml:space="preserve">. </w:t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4967B0E" w14:textId="77777777" w:rsidR="00412E1D" w:rsidRDefault="00412E1D" w:rsidP="00B545D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026756" w14:textId="77777777" w:rsidR="00565F71" w:rsidRDefault="00565F71" w:rsidP="00B545D7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14:paraId="0BFB9FAE" w14:textId="6B1F7618" w:rsidR="00412E1D" w:rsidRDefault="00412E1D" w:rsidP="00B545D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85403D" w14:textId="5CF9DC04" w:rsidR="00412E1D" w:rsidRDefault="00412E1D" w:rsidP="00B545D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B545D7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6A7B8F53" w14:textId="77777777" w:rsidR="00B545D7" w:rsidRPr="009C54AE" w:rsidRDefault="00B545D7" w:rsidP="00B545D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412E1D" w:rsidRPr="009C54AE" w14:paraId="5AA8E3C1" w14:textId="77777777" w:rsidTr="00B545D7">
        <w:tc>
          <w:tcPr>
            <w:tcW w:w="9349" w:type="dxa"/>
          </w:tcPr>
          <w:p w14:paraId="0055123A" w14:textId="30431D3F" w:rsidR="00412E1D" w:rsidRPr="009C54AE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Studenci powinni mieć wiedzę z zakresu prawa z przedmiotów realizowanych na studiach prawniczych od I do II</w:t>
            </w:r>
            <w:r w:rsidR="00906C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roku studiów</w:t>
            </w:r>
            <w:r w:rsidR="00906C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1C365528" w14:textId="77777777" w:rsidR="00412E1D" w:rsidRDefault="00412E1D" w:rsidP="00B545D7">
      <w:pPr>
        <w:pStyle w:val="Punktygwne"/>
        <w:spacing w:before="0" w:after="0"/>
        <w:rPr>
          <w:rFonts w:ascii="Corbel" w:hAnsi="Corbel"/>
          <w:szCs w:val="24"/>
        </w:rPr>
      </w:pPr>
    </w:p>
    <w:p w14:paraId="186862D8" w14:textId="77777777" w:rsidR="001068EF" w:rsidRDefault="001068EF" w:rsidP="00B545D7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6B6DB2ED" w14:textId="7BEEEF89" w:rsidR="00412E1D" w:rsidRPr="00C05F44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A760E4E" w14:textId="77777777" w:rsidR="00412E1D" w:rsidRPr="00C05F44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4E0FA8DE" w14:textId="77777777" w:rsidR="00412E1D" w:rsidRDefault="00412E1D" w:rsidP="00412E1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87EB2C6" w14:textId="77777777" w:rsidR="00565F71" w:rsidRPr="009C54AE" w:rsidRDefault="00565F71" w:rsidP="00565F7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65F71" w:rsidRPr="009C54AE" w14:paraId="53C831D5" w14:textId="77777777" w:rsidTr="00B545D7">
        <w:tc>
          <w:tcPr>
            <w:tcW w:w="843" w:type="dxa"/>
            <w:vAlign w:val="center"/>
          </w:tcPr>
          <w:p w14:paraId="7F9CFB8A" w14:textId="77777777" w:rsidR="00565F71" w:rsidRPr="009C54AE" w:rsidRDefault="00565F71" w:rsidP="00FA24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46AE461" w14:textId="77777777" w:rsidR="00565F71" w:rsidRPr="009C54AE" w:rsidRDefault="00565F71" w:rsidP="00FA24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zajęć jest zapoznanie się z praktycznymi aspektami wykonywania zawodów wymagających znajomości prawa.</w:t>
            </w:r>
          </w:p>
        </w:tc>
      </w:tr>
    </w:tbl>
    <w:p w14:paraId="3A12956E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5FB724D" w14:textId="77777777" w:rsidR="00565F71" w:rsidRPr="009C54AE" w:rsidRDefault="00565F71" w:rsidP="00565F7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A5CEFE7" w14:textId="77777777" w:rsidR="00565F71" w:rsidRPr="009C54AE" w:rsidRDefault="00565F71" w:rsidP="00565F7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3"/>
        <w:gridCol w:w="1868"/>
      </w:tblGrid>
      <w:tr w:rsidR="00565F71" w:rsidRPr="009C54AE" w14:paraId="1D5E6ED0" w14:textId="77777777" w:rsidTr="00FA244E">
        <w:tc>
          <w:tcPr>
            <w:tcW w:w="1701" w:type="dxa"/>
            <w:vAlign w:val="center"/>
          </w:tcPr>
          <w:p w14:paraId="6A6C5B8A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A00A92E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66720B3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65F71" w:rsidRPr="009C54AE" w14:paraId="209B7C19" w14:textId="77777777" w:rsidTr="00FA244E">
        <w:tc>
          <w:tcPr>
            <w:tcW w:w="1701" w:type="dxa"/>
          </w:tcPr>
          <w:p w14:paraId="4ACDD7BC" w14:textId="76A73FAE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55DA2DA6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Rozpoznaje źródła prawa w których korzysta się w praktyce.</w:t>
            </w:r>
          </w:p>
        </w:tc>
        <w:tc>
          <w:tcPr>
            <w:tcW w:w="1873" w:type="dxa"/>
          </w:tcPr>
          <w:p w14:paraId="2E1617CA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565F71" w:rsidRPr="009C54AE" w14:paraId="2EC50E76" w14:textId="77777777" w:rsidTr="00FA244E">
        <w:tc>
          <w:tcPr>
            <w:tcW w:w="1701" w:type="dxa"/>
          </w:tcPr>
          <w:p w14:paraId="07F48B26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B8AEFE5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przebieg procesu stosowania prawa w konkretnych stanach faktycznych z uwzględnieniem zmian w prawie.</w:t>
            </w:r>
          </w:p>
        </w:tc>
        <w:tc>
          <w:tcPr>
            <w:tcW w:w="1873" w:type="dxa"/>
          </w:tcPr>
          <w:p w14:paraId="2C21FBC9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K_W04,K_W05</w:t>
            </w:r>
          </w:p>
        </w:tc>
      </w:tr>
      <w:tr w:rsidR="00565F71" w:rsidRPr="009C54AE" w14:paraId="64D62B37" w14:textId="77777777" w:rsidTr="00FA244E">
        <w:tc>
          <w:tcPr>
            <w:tcW w:w="1701" w:type="dxa"/>
          </w:tcPr>
          <w:p w14:paraId="58C8806F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EF40BAD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Opisuje struktury organów państwowych i ich rolę w urzeczywistnianiu zasad demokratycznego państwa.</w:t>
            </w:r>
          </w:p>
        </w:tc>
        <w:tc>
          <w:tcPr>
            <w:tcW w:w="1873" w:type="dxa"/>
          </w:tcPr>
          <w:p w14:paraId="1370AE2A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K_W07, K_W08</w:t>
            </w:r>
          </w:p>
        </w:tc>
      </w:tr>
      <w:tr w:rsidR="00565F71" w:rsidRPr="009C54AE" w14:paraId="6E222864" w14:textId="77777777" w:rsidTr="00FA244E">
        <w:tc>
          <w:tcPr>
            <w:tcW w:w="1701" w:type="dxa"/>
          </w:tcPr>
          <w:p w14:paraId="0744D26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648385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Charakteryzuje zasady etyczne towarzyszące wykonywaniu zawodów prawniczych.</w:t>
            </w:r>
          </w:p>
        </w:tc>
        <w:tc>
          <w:tcPr>
            <w:tcW w:w="1873" w:type="dxa"/>
          </w:tcPr>
          <w:p w14:paraId="4BA7598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565F71" w:rsidRPr="009C54AE" w14:paraId="1F2765B5" w14:textId="77777777" w:rsidTr="00FA244E">
        <w:tc>
          <w:tcPr>
            <w:tcW w:w="1701" w:type="dxa"/>
          </w:tcPr>
          <w:p w14:paraId="2F7485C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43E04E2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Poprawnie dokonuje wykładni prawa.</w:t>
            </w:r>
          </w:p>
        </w:tc>
        <w:tc>
          <w:tcPr>
            <w:tcW w:w="1873" w:type="dxa"/>
          </w:tcPr>
          <w:p w14:paraId="7A4E0BC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565F71" w:rsidRPr="009C54AE" w14:paraId="3EBBD075" w14:textId="77777777" w:rsidTr="00FA244E">
        <w:tc>
          <w:tcPr>
            <w:tcW w:w="1701" w:type="dxa"/>
          </w:tcPr>
          <w:p w14:paraId="45758714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8CBD831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Dokonuje subsumcji stanu faktycznego pod określoną normę prawną.</w:t>
            </w:r>
          </w:p>
        </w:tc>
        <w:tc>
          <w:tcPr>
            <w:tcW w:w="1873" w:type="dxa"/>
          </w:tcPr>
          <w:p w14:paraId="4F31A60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K_K04, K_K10</w:t>
            </w:r>
          </w:p>
        </w:tc>
      </w:tr>
      <w:tr w:rsidR="00565F71" w:rsidRPr="009C54AE" w14:paraId="0535E654" w14:textId="77777777" w:rsidTr="00FA244E">
        <w:tc>
          <w:tcPr>
            <w:tcW w:w="1701" w:type="dxa"/>
          </w:tcPr>
          <w:p w14:paraId="4638F7E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128AA21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Sporządza projekty pism i decyzji procesowych</w:t>
            </w:r>
          </w:p>
        </w:tc>
        <w:tc>
          <w:tcPr>
            <w:tcW w:w="1873" w:type="dxa"/>
          </w:tcPr>
          <w:p w14:paraId="6B7867E0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K_U9</w:t>
            </w:r>
          </w:p>
        </w:tc>
      </w:tr>
      <w:tr w:rsidR="00565F71" w:rsidRPr="009C54AE" w14:paraId="2C8B9315" w14:textId="77777777" w:rsidTr="00FA244E">
        <w:tc>
          <w:tcPr>
            <w:tcW w:w="1701" w:type="dxa"/>
          </w:tcPr>
          <w:p w14:paraId="7FD1D1F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F72074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ustalić kolejność realizacji zadań ze względu na ich ważność i pilność wykonania.</w:t>
            </w:r>
          </w:p>
        </w:tc>
        <w:tc>
          <w:tcPr>
            <w:tcW w:w="1873" w:type="dxa"/>
          </w:tcPr>
          <w:p w14:paraId="448E923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565F71" w:rsidRPr="009C54AE" w14:paraId="60B4CEB4" w14:textId="77777777" w:rsidTr="00FA244E">
        <w:tc>
          <w:tcPr>
            <w:tcW w:w="1701" w:type="dxa"/>
          </w:tcPr>
          <w:p w14:paraId="01965D5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00872B0C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współpracy w zespole.</w:t>
            </w:r>
          </w:p>
        </w:tc>
        <w:tc>
          <w:tcPr>
            <w:tcW w:w="1873" w:type="dxa"/>
          </w:tcPr>
          <w:p w14:paraId="5C8B226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565F71" w:rsidRPr="009C54AE" w14:paraId="5A0051A0" w14:textId="77777777" w:rsidTr="00FA244E">
        <w:tc>
          <w:tcPr>
            <w:tcW w:w="1701" w:type="dxa"/>
          </w:tcPr>
          <w:p w14:paraId="136AC0D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0174855F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Stosuje zasady etyczne w praktyce.</w:t>
            </w:r>
          </w:p>
        </w:tc>
        <w:tc>
          <w:tcPr>
            <w:tcW w:w="1873" w:type="dxa"/>
          </w:tcPr>
          <w:p w14:paraId="6E2D46C1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565F71" w:rsidRPr="009C54AE" w14:paraId="47E79A74" w14:textId="77777777" w:rsidTr="00FA244E">
        <w:tc>
          <w:tcPr>
            <w:tcW w:w="1701" w:type="dxa"/>
          </w:tcPr>
          <w:p w14:paraId="594841B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14:paraId="440DD41C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Chętnie zdobywa nowe doświadczenia związane z wykonywaniem danego zawodu.</w:t>
            </w:r>
          </w:p>
        </w:tc>
        <w:tc>
          <w:tcPr>
            <w:tcW w:w="1873" w:type="dxa"/>
          </w:tcPr>
          <w:p w14:paraId="618F0CB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K_K09</w:t>
            </w:r>
          </w:p>
        </w:tc>
      </w:tr>
    </w:tbl>
    <w:p w14:paraId="324045A6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BCBCD5" w14:textId="08955C3D" w:rsidR="00412E1D" w:rsidRDefault="00412E1D" w:rsidP="00412E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 Treści programowe</w:t>
      </w:r>
    </w:p>
    <w:p w14:paraId="560A3791" w14:textId="77777777" w:rsidR="00B545D7" w:rsidRPr="009C54AE" w:rsidRDefault="00B545D7" w:rsidP="00412E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1A514D0" w14:textId="77777777" w:rsidR="00412E1D" w:rsidRPr="009C54AE" w:rsidRDefault="00412E1D" w:rsidP="00412E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51C5CCE" w14:textId="77777777" w:rsidR="00412E1D" w:rsidRPr="009C54AE" w:rsidRDefault="00412E1D" w:rsidP="00412E1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73571B2A" w14:textId="77777777" w:rsidTr="00B545D7">
        <w:tc>
          <w:tcPr>
            <w:tcW w:w="9520" w:type="dxa"/>
          </w:tcPr>
          <w:p w14:paraId="0C2144BF" w14:textId="77777777" w:rsidR="00412E1D" w:rsidRPr="009C54AE" w:rsidRDefault="00412E1D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12E1D" w:rsidRPr="009C54AE" w14:paraId="51A731D6" w14:textId="77777777" w:rsidTr="00B545D7">
        <w:tc>
          <w:tcPr>
            <w:tcW w:w="9520" w:type="dxa"/>
          </w:tcPr>
          <w:p w14:paraId="6FBA1AE8" w14:textId="77777777" w:rsidR="00412E1D" w:rsidRPr="009C54AE" w:rsidRDefault="00412E1D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351191F" w14:textId="77777777" w:rsidR="00412E1D" w:rsidRPr="009C54AE" w:rsidRDefault="00412E1D" w:rsidP="00412E1D">
      <w:pPr>
        <w:spacing w:after="0" w:line="240" w:lineRule="auto"/>
        <w:rPr>
          <w:rFonts w:ascii="Corbel" w:hAnsi="Corbel"/>
          <w:sz w:val="24"/>
          <w:szCs w:val="24"/>
        </w:rPr>
      </w:pPr>
    </w:p>
    <w:p w14:paraId="193D936E" w14:textId="77777777" w:rsidR="00412E1D" w:rsidRPr="009C54AE" w:rsidRDefault="00412E1D" w:rsidP="00412E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A4D9C47" w14:textId="77777777" w:rsidR="00412E1D" w:rsidRPr="009C54AE" w:rsidRDefault="00412E1D" w:rsidP="00412E1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65F71" w:rsidRPr="009C54AE" w14:paraId="192C4636" w14:textId="77777777" w:rsidTr="00B545D7">
        <w:tc>
          <w:tcPr>
            <w:tcW w:w="9520" w:type="dxa"/>
          </w:tcPr>
          <w:p w14:paraId="76759D9B" w14:textId="77777777" w:rsidR="00565F71" w:rsidRPr="009C54AE" w:rsidRDefault="00565F71" w:rsidP="00FA244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65F71" w:rsidRPr="009C54AE" w14:paraId="371409AA" w14:textId="77777777" w:rsidTr="00B545D7">
        <w:tc>
          <w:tcPr>
            <w:tcW w:w="9520" w:type="dxa"/>
          </w:tcPr>
          <w:p w14:paraId="528E45AE" w14:textId="77777777" w:rsidR="00565F71" w:rsidRPr="009C54AE" w:rsidRDefault="00565F71" w:rsidP="00FA24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4FA4A0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FD4389" w14:textId="77777777" w:rsidR="00B545D7" w:rsidRDefault="00B545D7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40F5D803" w14:textId="7E51DFA2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26CC8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4A2A72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14:paraId="424B14EE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556ECD2B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6C1DB3E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2A8F1CE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5146BA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7130DB5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01C52D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2A30FAB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5815"/>
        <w:gridCol w:w="2117"/>
      </w:tblGrid>
      <w:tr w:rsidR="00565F71" w:rsidRPr="009C54AE" w14:paraId="381AD3FB" w14:textId="77777777" w:rsidTr="00B545D7">
        <w:tc>
          <w:tcPr>
            <w:tcW w:w="1588" w:type="dxa"/>
            <w:vAlign w:val="center"/>
          </w:tcPr>
          <w:p w14:paraId="249D0E45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5" w:type="dxa"/>
            <w:vAlign w:val="center"/>
          </w:tcPr>
          <w:p w14:paraId="38392184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2C7A47E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FFE1997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22888F5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65F71" w:rsidRPr="009C54AE" w14:paraId="525D555E" w14:textId="77777777" w:rsidTr="00B545D7">
        <w:tc>
          <w:tcPr>
            <w:tcW w:w="1588" w:type="dxa"/>
          </w:tcPr>
          <w:p w14:paraId="784307C4" w14:textId="1E3F9E6B" w:rsidR="00565F71" w:rsidRPr="00B545D7" w:rsidRDefault="00B545D7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815" w:type="dxa"/>
          </w:tcPr>
          <w:p w14:paraId="3E8DE443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647AB421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19EC22B8" w14:textId="77777777" w:rsidTr="00B545D7">
        <w:tc>
          <w:tcPr>
            <w:tcW w:w="1588" w:type="dxa"/>
          </w:tcPr>
          <w:p w14:paraId="61A0C8E5" w14:textId="52C099DB" w:rsidR="00565F71" w:rsidRPr="00B545D7" w:rsidRDefault="00B545D7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15" w:type="dxa"/>
          </w:tcPr>
          <w:p w14:paraId="7047D98C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Analiza regulacji prawnych (interpretację przepisów) i stosowanie ich w konkretnych stanach faktycznych.</w:t>
            </w:r>
          </w:p>
        </w:tc>
        <w:tc>
          <w:tcPr>
            <w:tcW w:w="2117" w:type="dxa"/>
          </w:tcPr>
          <w:p w14:paraId="0F71C054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5C2348D5" w14:textId="77777777" w:rsidTr="00B545D7">
        <w:tc>
          <w:tcPr>
            <w:tcW w:w="1588" w:type="dxa"/>
          </w:tcPr>
          <w:p w14:paraId="12FCBC45" w14:textId="14872C1E" w:rsidR="00565F71" w:rsidRPr="00B545D7" w:rsidRDefault="00B545D7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15" w:type="dxa"/>
          </w:tcPr>
          <w:p w14:paraId="04CF6B3A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2451407A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06F99674" w14:textId="77777777" w:rsidTr="00B545D7">
        <w:tc>
          <w:tcPr>
            <w:tcW w:w="1588" w:type="dxa"/>
          </w:tcPr>
          <w:p w14:paraId="50ADFC47" w14:textId="3A869481" w:rsidR="00565F71" w:rsidRPr="00B545D7" w:rsidRDefault="00B545D7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815" w:type="dxa"/>
          </w:tcPr>
          <w:p w14:paraId="3DB41506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409749DE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4CFCA202" w14:textId="77777777" w:rsidTr="00B545D7">
        <w:tc>
          <w:tcPr>
            <w:tcW w:w="1588" w:type="dxa"/>
          </w:tcPr>
          <w:p w14:paraId="300D9A96" w14:textId="791903DC" w:rsidR="00565F71" w:rsidRPr="00B545D7" w:rsidRDefault="00B545D7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815" w:type="dxa"/>
          </w:tcPr>
          <w:p w14:paraId="5EEF91C2" w14:textId="61029E46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Analiza regulacji prawnych (interpretację przepisów) i stosowanie ich w konkretnych stanach faktycznych.</w:t>
            </w:r>
          </w:p>
        </w:tc>
        <w:tc>
          <w:tcPr>
            <w:tcW w:w="2117" w:type="dxa"/>
          </w:tcPr>
          <w:p w14:paraId="27B7B08C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77888109" w14:textId="77777777" w:rsidTr="00B545D7">
        <w:tc>
          <w:tcPr>
            <w:tcW w:w="1588" w:type="dxa"/>
          </w:tcPr>
          <w:p w14:paraId="12DFF495" w14:textId="14B7443D" w:rsidR="00565F71" w:rsidRPr="00B545D7" w:rsidRDefault="00B545D7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815" w:type="dxa"/>
          </w:tcPr>
          <w:p w14:paraId="5D4CDD37" w14:textId="3C7ED326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Analiza regulacji prawnych (interpretację przepisów) i stosowanie ich w konkretnych stanach faktycznych.</w:t>
            </w:r>
          </w:p>
        </w:tc>
        <w:tc>
          <w:tcPr>
            <w:tcW w:w="2117" w:type="dxa"/>
          </w:tcPr>
          <w:p w14:paraId="68CF65FD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314BABE5" w14:textId="77777777" w:rsidTr="00B545D7">
        <w:tc>
          <w:tcPr>
            <w:tcW w:w="1588" w:type="dxa"/>
          </w:tcPr>
          <w:p w14:paraId="4ACB2636" w14:textId="7BDD6BFB" w:rsidR="00565F71" w:rsidRPr="00B545D7" w:rsidRDefault="00B545D7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815" w:type="dxa"/>
          </w:tcPr>
          <w:p w14:paraId="6E85CDD7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Opracowywanie  projektów decyzji i innych dokumentów.</w:t>
            </w:r>
          </w:p>
        </w:tc>
        <w:tc>
          <w:tcPr>
            <w:tcW w:w="2117" w:type="dxa"/>
          </w:tcPr>
          <w:p w14:paraId="1E36A459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330C9711" w14:textId="77777777" w:rsidTr="00B545D7">
        <w:tc>
          <w:tcPr>
            <w:tcW w:w="1588" w:type="dxa"/>
          </w:tcPr>
          <w:p w14:paraId="3F0E478F" w14:textId="0BE727B0" w:rsidR="00565F71" w:rsidRPr="00B545D7" w:rsidRDefault="00B545D7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815" w:type="dxa"/>
          </w:tcPr>
          <w:p w14:paraId="21DC0AD9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1198EEC4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0DEF6D9A" w14:textId="77777777" w:rsidTr="00B545D7">
        <w:tc>
          <w:tcPr>
            <w:tcW w:w="1588" w:type="dxa"/>
          </w:tcPr>
          <w:p w14:paraId="050C340E" w14:textId="5C5851F9" w:rsidR="00565F71" w:rsidRPr="00B545D7" w:rsidRDefault="00B545D7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815" w:type="dxa"/>
          </w:tcPr>
          <w:p w14:paraId="4035BE80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68D9FDED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7869E309" w14:textId="77777777" w:rsidTr="00B545D7">
        <w:tc>
          <w:tcPr>
            <w:tcW w:w="1588" w:type="dxa"/>
          </w:tcPr>
          <w:p w14:paraId="354C7421" w14:textId="17079E5D" w:rsidR="00565F71" w:rsidRPr="00B545D7" w:rsidRDefault="00B545D7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815" w:type="dxa"/>
          </w:tcPr>
          <w:p w14:paraId="510FDEE5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68E6C6EA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469CE4D3" w14:textId="77777777" w:rsidTr="00B545D7">
        <w:tc>
          <w:tcPr>
            <w:tcW w:w="1588" w:type="dxa"/>
          </w:tcPr>
          <w:p w14:paraId="1137BCEB" w14:textId="01997E5B" w:rsidR="00565F71" w:rsidRPr="00B545D7" w:rsidRDefault="00B545D7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815" w:type="dxa"/>
          </w:tcPr>
          <w:p w14:paraId="22574589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09135B29" w14:textId="77777777" w:rsidR="00565F71" w:rsidRPr="00B545D7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45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</w:tbl>
    <w:p w14:paraId="0C033D96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13D829" w14:textId="77777777" w:rsidR="00412E1D" w:rsidRPr="00EA52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EA52AE">
        <w:rPr>
          <w:rFonts w:ascii="Corbel" w:hAnsi="Corbel"/>
          <w:smallCaps w:val="0"/>
          <w:color w:val="000000" w:themeColor="text1"/>
          <w:szCs w:val="24"/>
        </w:rPr>
        <w:t xml:space="preserve">4.2 Warunki zaliczenia przedmiotu (kryteria oceniania) </w:t>
      </w:r>
    </w:p>
    <w:p w14:paraId="4A586892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B13E171" w14:textId="77777777" w:rsidTr="00B545D7">
        <w:trPr>
          <w:trHeight w:val="1430"/>
        </w:trPr>
        <w:tc>
          <w:tcPr>
            <w:tcW w:w="9670" w:type="dxa"/>
            <w:vAlign w:val="center"/>
          </w:tcPr>
          <w:p w14:paraId="244736F4" w14:textId="5F7F9464" w:rsidR="00412E1D" w:rsidRPr="009C54AE" w:rsidRDefault="00565F71" w:rsidP="00B54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 oceny: realizacja programu praktyki poprzez obserwację i poznanie zadań jednostki, będącej miejscem praktyki, opracowywanie projektów decyzji i innych dokumentów, analiza regulacji prawnych ( interpretacja przepisów ) i stosowanie ich w konkretnych stanach faktycznych</w:t>
            </w:r>
            <w:r w:rsidR="00412E1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4BC8BB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05B6E3" w14:textId="77777777" w:rsidR="00B545D7" w:rsidRDefault="00B545D7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70498369" w14:textId="18A89FC3" w:rsidR="00412E1D" w:rsidRPr="009C54AE" w:rsidRDefault="00412E1D" w:rsidP="00412E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4F43445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412E1D" w:rsidRPr="009C54AE" w14:paraId="349E25AD" w14:textId="77777777" w:rsidTr="00B545D7">
        <w:tc>
          <w:tcPr>
            <w:tcW w:w="5132" w:type="dxa"/>
            <w:vAlign w:val="center"/>
          </w:tcPr>
          <w:p w14:paraId="62A268F1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88" w:type="dxa"/>
            <w:vAlign w:val="center"/>
          </w:tcPr>
          <w:p w14:paraId="0BA0D87F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12E1D" w:rsidRPr="009C54AE" w14:paraId="768B9FF3" w14:textId="77777777" w:rsidTr="00B545D7">
        <w:tc>
          <w:tcPr>
            <w:tcW w:w="5132" w:type="dxa"/>
          </w:tcPr>
          <w:p w14:paraId="321837C3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66200C7A" w14:textId="59DC2310" w:rsidR="00412E1D" w:rsidRPr="009C54AE" w:rsidRDefault="00B545D7" w:rsidP="00565F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412E1D" w:rsidRPr="009C54AE" w14:paraId="553AA27A" w14:textId="77777777" w:rsidTr="00B545D7">
        <w:tc>
          <w:tcPr>
            <w:tcW w:w="5132" w:type="dxa"/>
          </w:tcPr>
          <w:p w14:paraId="6584223D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226CD5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58B5E5B8" w14:textId="092AF444" w:rsidR="00412E1D" w:rsidRPr="009C54AE" w:rsidRDefault="00412E1D" w:rsidP="00565F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68364B2F" w14:textId="77777777" w:rsidTr="00B545D7">
        <w:tc>
          <w:tcPr>
            <w:tcW w:w="5132" w:type="dxa"/>
          </w:tcPr>
          <w:p w14:paraId="45780BF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970074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49D414FF" w14:textId="071364F2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10D358D8" w14:textId="77777777" w:rsidTr="00B545D7">
        <w:tc>
          <w:tcPr>
            <w:tcW w:w="5132" w:type="dxa"/>
          </w:tcPr>
          <w:p w14:paraId="05EF2E0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43C5A839" w14:textId="72BE94B9" w:rsidR="00412E1D" w:rsidRPr="009C54AE" w:rsidRDefault="00565F7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  <w:r w:rsidR="00412E1D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412E1D" w:rsidRPr="009C54AE" w14:paraId="7B195501" w14:textId="77777777" w:rsidTr="00B545D7">
        <w:tc>
          <w:tcPr>
            <w:tcW w:w="5132" w:type="dxa"/>
          </w:tcPr>
          <w:p w14:paraId="17040A8C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1115598E" w14:textId="3C048E4D" w:rsidR="00412E1D" w:rsidRPr="009C54AE" w:rsidRDefault="00565F7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412E1D">
              <w:rPr>
                <w:rFonts w:ascii="Corbel" w:hAnsi="Corbel"/>
                <w:sz w:val="24"/>
                <w:szCs w:val="24"/>
              </w:rPr>
              <w:t xml:space="preserve"> pkt ECTS</w:t>
            </w:r>
          </w:p>
        </w:tc>
      </w:tr>
    </w:tbl>
    <w:p w14:paraId="15DEFEF4" w14:textId="77777777" w:rsidR="00412E1D" w:rsidRPr="009C54AE" w:rsidRDefault="00412E1D" w:rsidP="00B545D7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6E7863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14F94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ACA21E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3657"/>
      </w:tblGrid>
      <w:tr w:rsidR="00412E1D" w:rsidRPr="009C54AE" w14:paraId="34C343A5" w14:textId="77777777" w:rsidTr="00B545D7">
        <w:trPr>
          <w:trHeight w:val="397"/>
        </w:trPr>
        <w:tc>
          <w:tcPr>
            <w:tcW w:w="3856" w:type="dxa"/>
          </w:tcPr>
          <w:p w14:paraId="0FD413A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657" w:type="dxa"/>
          </w:tcPr>
          <w:p w14:paraId="56026400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2E1D" w:rsidRPr="009C54AE" w14:paraId="75C143CD" w14:textId="77777777" w:rsidTr="00B545D7">
        <w:trPr>
          <w:trHeight w:val="397"/>
        </w:trPr>
        <w:tc>
          <w:tcPr>
            <w:tcW w:w="3856" w:type="dxa"/>
          </w:tcPr>
          <w:p w14:paraId="4206DD2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657" w:type="dxa"/>
          </w:tcPr>
          <w:p w14:paraId="1C5EA3DE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BFA96A7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756F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5705EED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12E1D" w:rsidRPr="009C54AE" w14:paraId="7CE821EB" w14:textId="77777777" w:rsidTr="00D416B5">
        <w:trPr>
          <w:trHeight w:val="397"/>
        </w:trPr>
        <w:tc>
          <w:tcPr>
            <w:tcW w:w="7513" w:type="dxa"/>
          </w:tcPr>
          <w:p w14:paraId="72F6AD72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A042ABB" w14:textId="60F11F84" w:rsidR="00412E1D" w:rsidRPr="00B545D7" w:rsidRDefault="00565F71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zalecana przez opiekuna prakty</w:t>
            </w:r>
            <w:r w:rsidR="00B545D7">
              <w:rPr>
                <w:rFonts w:ascii="Corbel" w:hAnsi="Corbel"/>
                <w:b w:val="0"/>
                <w:smallCaps w:val="0"/>
                <w:szCs w:val="24"/>
              </w:rPr>
              <w:t>k</w:t>
            </w:r>
          </w:p>
        </w:tc>
      </w:tr>
      <w:tr w:rsidR="00412E1D" w:rsidRPr="009C54AE" w14:paraId="47430518" w14:textId="77777777" w:rsidTr="00D416B5">
        <w:trPr>
          <w:trHeight w:val="397"/>
        </w:trPr>
        <w:tc>
          <w:tcPr>
            <w:tcW w:w="7513" w:type="dxa"/>
          </w:tcPr>
          <w:p w14:paraId="706A3A57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2B79104" w14:textId="7BFC48C2" w:rsidR="00412E1D" w:rsidRPr="00B545D7" w:rsidRDefault="00565F71" w:rsidP="00B545D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zalecana przez opiekuna praktyk</w:t>
            </w:r>
          </w:p>
        </w:tc>
      </w:tr>
    </w:tbl>
    <w:p w14:paraId="71273DDC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7D2074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52BB9D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0F435BA" w14:textId="77777777" w:rsidR="00412E1D" w:rsidRDefault="00412E1D" w:rsidP="00412E1D"/>
    <w:p w14:paraId="06BFB0DF" w14:textId="620A4ED6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B6430" w14:textId="77777777" w:rsidR="00701FAC" w:rsidRDefault="00701FAC" w:rsidP="00C16ABF">
      <w:pPr>
        <w:spacing w:after="0" w:line="240" w:lineRule="auto"/>
      </w:pPr>
      <w:r>
        <w:separator/>
      </w:r>
    </w:p>
  </w:endnote>
  <w:endnote w:type="continuationSeparator" w:id="0">
    <w:p w14:paraId="34D32C24" w14:textId="77777777" w:rsidR="00701FAC" w:rsidRDefault="00701FA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4ABAA" w14:textId="77777777" w:rsidR="00701FAC" w:rsidRDefault="00701FAC" w:rsidP="00C16ABF">
      <w:pPr>
        <w:spacing w:after="0" w:line="240" w:lineRule="auto"/>
      </w:pPr>
      <w:r>
        <w:separator/>
      </w:r>
    </w:p>
  </w:footnote>
  <w:footnote w:type="continuationSeparator" w:id="0">
    <w:p w14:paraId="6385A593" w14:textId="77777777" w:rsidR="00701FAC" w:rsidRDefault="00701FAC" w:rsidP="00C16ABF">
      <w:pPr>
        <w:spacing w:after="0" w:line="240" w:lineRule="auto"/>
      </w:pPr>
      <w:r>
        <w:continuationSeparator/>
      </w:r>
    </w:p>
  </w:footnote>
  <w:footnote w:id="1">
    <w:p w14:paraId="47D61ABD" w14:textId="77777777" w:rsidR="00565F71" w:rsidRDefault="00565F71" w:rsidP="00565F7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64B6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016479">
    <w:abstractNumId w:val="0"/>
  </w:num>
  <w:num w:numId="2" w16cid:durableId="1887257067">
    <w:abstractNumId w:val="2"/>
  </w:num>
  <w:num w:numId="3" w16cid:durableId="34301764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0080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68E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1C9B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429D"/>
    <w:rsid w:val="0024028F"/>
    <w:rsid w:val="0024109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1F04"/>
    <w:rsid w:val="003D3F2F"/>
    <w:rsid w:val="003D6CE2"/>
    <w:rsid w:val="003E1941"/>
    <w:rsid w:val="003E2FE6"/>
    <w:rsid w:val="003E49D5"/>
    <w:rsid w:val="003F205D"/>
    <w:rsid w:val="003F38C0"/>
    <w:rsid w:val="00412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44B2D"/>
    <w:rsid w:val="00565F71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1FAC"/>
    <w:rsid w:val="00706544"/>
    <w:rsid w:val="007072BA"/>
    <w:rsid w:val="0071620A"/>
    <w:rsid w:val="00724677"/>
    <w:rsid w:val="00725459"/>
    <w:rsid w:val="007327BD"/>
    <w:rsid w:val="00734608"/>
    <w:rsid w:val="007378AC"/>
    <w:rsid w:val="00745302"/>
    <w:rsid w:val="007461D6"/>
    <w:rsid w:val="00746EC8"/>
    <w:rsid w:val="00763BF1"/>
    <w:rsid w:val="00766FD4"/>
    <w:rsid w:val="007726C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0CD9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656"/>
    <w:rsid w:val="008E64F4"/>
    <w:rsid w:val="008F12C9"/>
    <w:rsid w:val="008F6E29"/>
    <w:rsid w:val="00906CE3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E7F36"/>
    <w:rsid w:val="009F3C5C"/>
    <w:rsid w:val="009F4610"/>
    <w:rsid w:val="00A00ECC"/>
    <w:rsid w:val="00A155EE"/>
    <w:rsid w:val="00A2245B"/>
    <w:rsid w:val="00A30110"/>
    <w:rsid w:val="00A33FA3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4324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53816"/>
    <w:rsid w:val="00B545D7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813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7A2B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2FC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744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0F8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A5618-1879-4F27-874F-37863DA97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815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4</cp:revision>
  <cp:lastPrinted>2025-12-09T11:23:00Z</cp:lastPrinted>
  <dcterms:created xsi:type="dcterms:W3CDTF">2025-12-09T11:17:00Z</dcterms:created>
  <dcterms:modified xsi:type="dcterms:W3CDTF">2025-12-09T11:23:00Z</dcterms:modified>
</cp:coreProperties>
</file>